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2D5" w:rsidRPr="0056470F" w:rsidRDefault="00A102D5" w:rsidP="0056470F">
      <w:pPr>
        <w:jc w:val="center"/>
        <w:rPr>
          <w:b/>
          <w:sz w:val="32"/>
          <w:szCs w:val="32"/>
        </w:rPr>
      </w:pPr>
      <w:r w:rsidRPr="0056470F">
        <w:rPr>
          <w:b/>
          <w:sz w:val="32"/>
          <w:szCs w:val="32"/>
        </w:rPr>
        <w:t>Лист планирования и продвижения</w:t>
      </w:r>
      <w:r w:rsidRPr="0056470F">
        <w:rPr>
          <w:sz w:val="32"/>
          <w:szCs w:val="32"/>
        </w:rPr>
        <w:t xml:space="preserve"> </w:t>
      </w:r>
      <w:r w:rsidRPr="0056470F">
        <w:rPr>
          <w:b/>
          <w:sz w:val="32"/>
          <w:szCs w:val="32"/>
        </w:rPr>
        <w:t>по заданию</w:t>
      </w:r>
    </w:p>
    <w:p w:rsidR="00A102D5" w:rsidRDefault="00A102D5" w:rsidP="00983813">
      <w:pPr>
        <w:jc w:val="both"/>
        <w:rPr>
          <w:b/>
          <w:sz w:val="28"/>
          <w:szCs w:val="28"/>
        </w:rPr>
      </w:pPr>
    </w:p>
    <w:p w:rsidR="00A102D5" w:rsidRDefault="00A102D5" w:rsidP="00983813">
      <w:pPr>
        <w:jc w:val="both"/>
        <w:rPr>
          <w:b/>
          <w:sz w:val="28"/>
          <w:szCs w:val="28"/>
        </w:rPr>
      </w:pPr>
      <w:r w:rsidRPr="00983813">
        <w:rPr>
          <w:b/>
          <w:sz w:val="28"/>
          <w:szCs w:val="28"/>
        </w:rPr>
        <w:t xml:space="preserve">Код класса ____________ </w:t>
      </w:r>
      <w:r>
        <w:rPr>
          <w:b/>
          <w:sz w:val="28"/>
          <w:szCs w:val="28"/>
        </w:rPr>
        <w:t xml:space="preserve">                            </w:t>
      </w:r>
      <w:r w:rsidRPr="00983813">
        <w:rPr>
          <w:b/>
          <w:sz w:val="28"/>
          <w:szCs w:val="28"/>
        </w:rPr>
        <w:t>Номер группы _________</w:t>
      </w:r>
    </w:p>
    <w:p w:rsidR="00A102D5" w:rsidRDefault="00A102D5" w:rsidP="00983813">
      <w:pPr>
        <w:jc w:val="both"/>
        <w:rPr>
          <w:b/>
          <w:sz w:val="28"/>
          <w:szCs w:val="28"/>
        </w:rPr>
      </w:pPr>
    </w:p>
    <w:p w:rsidR="00A102D5" w:rsidRPr="00983813" w:rsidRDefault="00A102D5" w:rsidP="009838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Название группы ___________________________________________</w:t>
      </w:r>
      <w:r w:rsidRPr="00983813">
        <w:rPr>
          <w:b/>
          <w:sz w:val="28"/>
          <w:szCs w:val="28"/>
        </w:rPr>
        <w:t xml:space="preserve">   </w:t>
      </w:r>
    </w:p>
    <w:p w:rsidR="00A102D5" w:rsidRPr="00983813" w:rsidRDefault="00A102D5" w:rsidP="00FA58FE">
      <w:pPr>
        <w:jc w:val="center"/>
        <w:rPr>
          <w:b/>
          <w:sz w:val="32"/>
          <w:szCs w:val="32"/>
        </w:rPr>
      </w:pPr>
    </w:p>
    <w:p w:rsidR="00A102D5" w:rsidRPr="00E84870" w:rsidRDefault="00A102D5" w:rsidP="008B6C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Запишите, о чём будете рассказывать в своем  проекте</w:t>
      </w:r>
      <w:r w:rsidRPr="00E84870">
        <w:rPr>
          <w:b/>
          <w:sz w:val="28"/>
          <w:szCs w:val="28"/>
        </w:rPr>
        <w:t>:</w:t>
      </w:r>
    </w:p>
    <w:p w:rsidR="00A102D5" w:rsidRPr="00E84870" w:rsidRDefault="00A102D5" w:rsidP="008B6C5D">
      <w:pPr>
        <w:pStyle w:val="ListParagraph"/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Default="00A102D5" w:rsidP="008B6C5D">
      <w:pPr>
        <w:pStyle w:val="ListParagraph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Pr="00E84870" w:rsidRDefault="00A102D5" w:rsidP="008B6C5D">
      <w:pPr>
        <w:pStyle w:val="ListParagraph"/>
        <w:ind w:left="360"/>
        <w:jc w:val="both"/>
        <w:rPr>
          <w:b/>
          <w:sz w:val="28"/>
          <w:szCs w:val="28"/>
        </w:rPr>
      </w:pPr>
    </w:p>
    <w:p w:rsidR="00A102D5" w:rsidRPr="00E84870" w:rsidRDefault="00A102D5" w:rsidP="008B6C5D">
      <w:pPr>
        <w:pStyle w:val="ListParagraph"/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Pr="00E84870" w:rsidRDefault="00A102D5" w:rsidP="008B6C5D">
      <w:pPr>
        <w:pStyle w:val="ListParagraph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Pr="00E84870" w:rsidRDefault="00A102D5" w:rsidP="008B6C5D">
      <w:pPr>
        <w:pStyle w:val="ListParagraph"/>
        <w:ind w:left="360"/>
        <w:jc w:val="both"/>
        <w:rPr>
          <w:b/>
          <w:sz w:val="28"/>
          <w:szCs w:val="28"/>
        </w:rPr>
      </w:pPr>
    </w:p>
    <w:p w:rsidR="00A102D5" w:rsidRPr="00E84870" w:rsidRDefault="00A102D5" w:rsidP="008B6C5D">
      <w:pPr>
        <w:pStyle w:val="ListParagraph"/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Pr="00E84870" w:rsidRDefault="00A102D5" w:rsidP="008B6C5D">
      <w:pPr>
        <w:pStyle w:val="ListParagraph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Default="00A102D5" w:rsidP="008B6C5D">
      <w:pPr>
        <w:tabs>
          <w:tab w:val="left" w:pos="9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102D5" w:rsidRPr="00E84870" w:rsidRDefault="00A102D5" w:rsidP="008B6C5D">
      <w:pPr>
        <w:pStyle w:val="ListParagraph"/>
        <w:numPr>
          <w:ilvl w:val="0"/>
          <w:numId w:val="13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Pr="00E84870" w:rsidRDefault="00A102D5" w:rsidP="008B6C5D">
      <w:pPr>
        <w:pStyle w:val="ListParagraph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A102D5" w:rsidRPr="00FA58FE" w:rsidRDefault="00A102D5" w:rsidP="008B6C5D">
      <w:pPr>
        <w:tabs>
          <w:tab w:val="left" w:pos="945"/>
        </w:tabs>
        <w:rPr>
          <w:b/>
          <w:sz w:val="28"/>
          <w:szCs w:val="28"/>
        </w:rPr>
      </w:pPr>
    </w:p>
    <w:p w:rsidR="00A102D5" w:rsidRPr="00FA58FE" w:rsidRDefault="00A102D5" w:rsidP="00FA58FE">
      <w:pPr>
        <w:jc w:val="both"/>
        <w:rPr>
          <w:b/>
          <w:sz w:val="28"/>
          <w:szCs w:val="28"/>
        </w:rPr>
      </w:pPr>
      <w:r w:rsidRPr="00FA58FE">
        <w:rPr>
          <w:b/>
          <w:sz w:val="28"/>
          <w:szCs w:val="28"/>
        </w:rPr>
        <w:t>Форма представления проекта.</w:t>
      </w:r>
    </w:p>
    <w:p w:rsidR="00A102D5" w:rsidRDefault="00A102D5" w:rsidP="00FA58FE">
      <w:pPr>
        <w:jc w:val="both"/>
        <w:rPr>
          <w:sz w:val="28"/>
          <w:szCs w:val="28"/>
        </w:rPr>
      </w:pPr>
      <w:r w:rsidRPr="00FA58FE">
        <w:rPr>
          <w:sz w:val="28"/>
          <w:szCs w:val="28"/>
        </w:rPr>
        <w:t xml:space="preserve">Отметьте </w:t>
      </w:r>
      <w:r w:rsidRPr="00FA58FE">
        <w:rPr>
          <w:b/>
          <w:sz w:val="28"/>
          <w:szCs w:val="28"/>
          <w:bdr w:val="single" w:sz="4" w:space="0" w:color="auto"/>
        </w:rPr>
        <w:sym w:font="Symbol" w:char="F0DA"/>
      </w:r>
      <w:r w:rsidRPr="00FA58FE">
        <w:rPr>
          <w:b/>
          <w:sz w:val="28"/>
          <w:szCs w:val="28"/>
        </w:rPr>
        <w:t xml:space="preserve"> </w:t>
      </w:r>
      <w:r w:rsidRPr="00FA58FE">
        <w:rPr>
          <w:sz w:val="28"/>
          <w:szCs w:val="28"/>
        </w:rPr>
        <w:t>выбранную вами форму:</w:t>
      </w:r>
    </w:p>
    <w:p w:rsidR="00A102D5" w:rsidRPr="00FA58FE" w:rsidRDefault="00A102D5" w:rsidP="00FA58FE">
      <w:pPr>
        <w:jc w:val="both"/>
        <w:rPr>
          <w:sz w:val="28"/>
          <w:szCs w:val="28"/>
        </w:rPr>
      </w:pPr>
    </w:p>
    <w:p w:rsidR="00A102D5" w:rsidRPr="00FA58FE" w:rsidRDefault="00A102D5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А. </w:t>
      </w:r>
      <w:r>
        <w:rPr>
          <w:sz w:val="28"/>
          <w:szCs w:val="28"/>
        </w:rPr>
        <w:t>Плакат</w:t>
      </w:r>
    </w:p>
    <w:p w:rsidR="00A102D5" w:rsidRPr="00FA58FE" w:rsidRDefault="00A102D5" w:rsidP="00FA58FE">
      <w:pPr>
        <w:spacing w:line="276" w:lineRule="auto"/>
        <w:ind w:left="1440"/>
        <w:rPr>
          <w:sz w:val="28"/>
          <w:szCs w:val="28"/>
        </w:rPr>
      </w:pPr>
      <w:r w:rsidRPr="00FA58FE">
        <w:rPr>
          <w:sz w:val="28"/>
          <w:szCs w:val="28"/>
        </w:rPr>
        <w:sym w:font="Symbol" w:char="F080"/>
      </w:r>
      <w:r w:rsidRPr="00FA58FE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FA58FE">
        <w:rPr>
          <w:sz w:val="28"/>
          <w:szCs w:val="28"/>
        </w:rPr>
        <w:t xml:space="preserve">. </w:t>
      </w:r>
      <w:r>
        <w:rPr>
          <w:sz w:val="28"/>
          <w:szCs w:val="28"/>
        </w:rPr>
        <w:t>Компьютерная презентация</w:t>
      </w:r>
    </w:p>
    <w:p w:rsidR="00A102D5" w:rsidRDefault="00A102D5" w:rsidP="0056470F">
      <w:pPr>
        <w:rPr>
          <w:b/>
          <w:sz w:val="28"/>
          <w:szCs w:val="28"/>
        </w:rPr>
      </w:pPr>
    </w:p>
    <w:p w:rsidR="00A102D5" w:rsidRDefault="00A102D5" w:rsidP="00FF7178">
      <w:pPr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Начало работы __ час </w:t>
      </w:r>
      <w:r w:rsidRPr="0056470F">
        <w:rPr>
          <w:b/>
          <w:sz w:val="28"/>
          <w:szCs w:val="28"/>
        </w:rPr>
        <w:t>___</w:t>
      </w:r>
      <w:r>
        <w:rPr>
          <w:b/>
          <w:sz w:val="28"/>
          <w:szCs w:val="28"/>
        </w:rPr>
        <w:t>мин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56470F">
        <w:rPr>
          <w:b/>
          <w:sz w:val="28"/>
          <w:szCs w:val="28"/>
        </w:rPr>
        <w:t xml:space="preserve">Окончание работы </w:t>
      </w:r>
      <w:r>
        <w:rPr>
          <w:b/>
          <w:sz w:val="28"/>
          <w:szCs w:val="28"/>
        </w:rPr>
        <w:t xml:space="preserve">__ час </w:t>
      </w:r>
      <w:r w:rsidRPr="0056470F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 мин</w:t>
      </w:r>
      <w:r w:rsidRPr="0056470F">
        <w:rPr>
          <w:b/>
          <w:sz w:val="28"/>
          <w:szCs w:val="28"/>
        </w:rPr>
        <w:t xml:space="preserve"> </w:t>
      </w:r>
    </w:p>
    <w:bookmarkEnd w:id="0"/>
    <w:p w:rsidR="00A102D5" w:rsidRDefault="00A102D5" w:rsidP="0056470F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  <w:gridCol w:w="1842"/>
        <w:gridCol w:w="2659"/>
      </w:tblGrid>
      <w:tr w:rsidR="00A102D5" w:rsidTr="00781BF6">
        <w:trPr>
          <w:trHeight w:val="680"/>
        </w:trPr>
        <w:tc>
          <w:tcPr>
            <w:tcW w:w="5070" w:type="dxa"/>
            <w:vAlign w:val="center"/>
          </w:tcPr>
          <w:p w:rsidR="00A102D5" w:rsidRPr="00781BF6" w:rsidRDefault="00A102D5" w:rsidP="00781BF6">
            <w:pPr>
              <w:jc w:val="center"/>
              <w:rPr>
                <w:b/>
                <w:sz w:val="28"/>
                <w:szCs w:val="28"/>
              </w:rPr>
            </w:pPr>
            <w:r w:rsidRPr="00781BF6">
              <w:rPr>
                <w:b/>
                <w:sz w:val="28"/>
                <w:szCs w:val="28"/>
              </w:rPr>
              <w:t>Что делаем</w:t>
            </w:r>
          </w:p>
        </w:tc>
        <w:tc>
          <w:tcPr>
            <w:tcW w:w="1842" w:type="dxa"/>
            <w:vAlign w:val="center"/>
          </w:tcPr>
          <w:p w:rsidR="00A102D5" w:rsidRPr="00781BF6" w:rsidRDefault="00A102D5" w:rsidP="00781BF6">
            <w:pPr>
              <w:jc w:val="center"/>
              <w:rPr>
                <w:b/>
                <w:sz w:val="28"/>
                <w:szCs w:val="28"/>
              </w:rPr>
            </w:pPr>
            <w:r w:rsidRPr="00781BF6">
              <w:rPr>
                <w:b/>
                <w:sz w:val="28"/>
                <w:szCs w:val="28"/>
              </w:rPr>
              <w:t>Кто делает</w:t>
            </w:r>
          </w:p>
        </w:tc>
        <w:tc>
          <w:tcPr>
            <w:tcW w:w="2659" w:type="dxa"/>
            <w:vAlign w:val="center"/>
          </w:tcPr>
          <w:p w:rsidR="00A102D5" w:rsidRPr="00781BF6" w:rsidRDefault="00A102D5" w:rsidP="00781BF6">
            <w:pPr>
              <w:jc w:val="center"/>
              <w:rPr>
                <w:b/>
              </w:rPr>
            </w:pPr>
            <w:r w:rsidRPr="00781BF6">
              <w:rPr>
                <w:b/>
              </w:rPr>
              <w:t>Отметка о выполнении</w:t>
            </w:r>
          </w:p>
          <w:p w:rsidR="00A102D5" w:rsidRPr="00781BF6" w:rsidRDefault="00A102D5" w:rsidP="00781BF6">
            <w:pPr>
              <w:jc w:val="center"/>
              <w:rPr>
                <w:b/>
                <w:sz w:val="28"/>
                <w:szCs w:val="28"/>
              </w:rPr>
            </w:pPr>
            <w:r w:rsidRPr="00781BF6">
              <w:rPr>
                <w:b/>
              </w:rPr>
              <w:t>(+ или –)</w:t>
            </w:r>
          </w:p>
        </w:tc>
      </w:tr>
      <w:tr w:rsidR="00A102D5" w:rsidTr="00781BF6">
        <w:trPr>
          <w:trHeight w:val="680"/>
        </w:trPr>
        <w:tc>
          <w:tcPr>
            <w:tcW w:w="5070" w:type="dxa"/>
          </w:tcPr>
          <w:p w:rsidR="00A102D5" w:rsidRPr="00781BF6" w:rsidRDefault="00A102D5" w:rsidP="00781BF6">
            <w:pPr>
              <w:pStyle w:val="ListParagraph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</w:tr>
      <w:tr w:rsidR="00A102D5" w:rsidTr="00781BF6">
        <w:trPr>
          <w:trHeight w:val="680"/>
        </w:trPr>
        <w:tc>
          <w:tcPr>
            <w:tcW w:w="5070" w:type="dxa"/>
          </w:tcPr>
          <w:p w:rsidR="00A102D5" w:rsidRPr="00781BF6" w:rsidRDefault="00A102D5" w:rsidP="00781BF6">
            <w:pPr>
              <w:pStyle w:val="ListParagraph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</w:tr>
      <w:tr w:rsidR="00A102D5" w:rsidTr="00781BF6">
        <w:trPr>
          <w:trHeight w:val="680"/>
        </w:trPr>
        <w:tc>
          <w:tcPr>
            <w:tcW w:w="5070" w:type="dxa"/>
          </w:tcPr>
          <w:p w:rsidR="00A102D5" w:rsidRPr="00781BF6" w:rsidRDefault="00A102D5" w:rsidP="00781BF6">
            <w:pPr>
              <w:pStyle w:val="ListParagraph"/>
              <w:numPr>
                <w:ilvl w:val="0"/>
                <w:numId w:val="7"/>
              </w:numPr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</w:tr>
      <w:tr w:rsidR="00A102D5" w:rsidTr="00781BF6">
        <w:trPr>
          <w:trHeight w:val="680"/>
        </w:trPr>
        <w:tc>
          <w:tcPr>
            <w:tcW w:w="5070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842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</w:tr>
      <w:tr w:rsidR="00A102D5" w:rsidTr="00781BF6">
        <w:trPr>
          <w:trHeight w:val="680"/>
        </w:trPr>
        <w:tc>
          <w:tcPr>
            <w:tcW w:w="5070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842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</w:tr>
      <w:tr w:rsidR="00A102D5" w:rsidTr="00781BF6">
        <w:trPr>
          <w:trHeight w:val="680"/>
        </w:trPr>
        <w:tc>
          <w:tcPr>
            <w:tcW w:w="5070" w:type="dxa"/>
          </w:tcPr>
          <w:p w:rsidR="00A102D5" w:rsidRDefault="00A102D5" w:rsidP="0056470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842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:rsidR="00A102D5" w:rsidRPr="00781BF6" w:rsidRDefault="00A102D5" w:rsidP="0056470F">
            <w:pPr>
              <w:rPr>
                <w:b/>
                <w:sz w:val="28"/>
                <w:szCs w:val="28"/>
              </w:rPr>
            </w:pPr>
          </w:p>
        </w:tc>
      </w:tr>
    </w:tbl>
    <w:p w:rsidR="00A102D5" w:rsidRPr="00E24AF3" w:rsidRDefault="00A102D5" w:rsidP="00E24AF3">
      <w:pPr>
        <w:rPr>
          <w:sz w:val="28"/>
          <w:szCs w:val="28"/>
        </w:rPr>
      </w:pPr>
    </w:p>
    <w:p w:rsidR="00A102D5" w:rsidRPr="00E24AF3" w:rsidRDefault="00A102D5" w:rsidP="00E24AF3">
      <w:pPr>
        <w:rPr>
          <w:sz w:val="28"/>
          <w:szCs w:val="28"/>
        </w:rPr>
      </w:pPr>
    </w:p>
    <w:sectPr w:rsidR="00A102D5" w:rsidRPr="00E24AF3" w:rsidSect="008B6C5D">
      <w:headerReference w:type="default" r:id="rId7"/>
      <w:footerReference w:type="default" r:id="rId8"/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2D5" w:rsidRDefault="00A102D5" w:rsidP="00F000E4">
      <w:r>
        <w:separator/>
      </w:r>
    </w:p>
  </w:endnote>
  <w:endnote w:type="continuationSeparator" w:id="0">
    <w:p w:rsidR="00A102D5" w:rsidRDefault="00A102D5" w:rsidP="00F00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2D5" w:rsidRDefault="00A102D5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A102D5" w:rsidRDefault="00A102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2D5" w:rsidRDefault="00A102D5" w:rsidP="00F000E4">
      <w:r>
        <w:separator/>
      </w:r>
    </w:p>
  </w:footnote>
  <w:footnote w:type="continuationSeparator" w:id="0">
    <w:p w:rsidR="00A102D5" w:rsidRDefault="00A102D5" w:rsidP="00F00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2D5" w:rsidRDefault="00A102D5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DA5DBC">
      <w:rPr>
        <w:b/>
        <w:caps/>
        <w:sz w:val="28"/>
        <w:szCs w:val="28"/>
      </w:rPr>
      <w:t xml:space="preserve">ГРУППОВОЙ ПРОЕКТ </w:t>
    </w:r>
    <w:r>
      <w:rPr>
        <w:caps/>
        <w:sz w:val="28"/>
        <w:szCs w:val="28"/>
      </w:rPr>
      <w:t>«природная зона россии. тундра».</w:t>
    </w:r>
  </w:p>
  <w:p w:rsidR="00A102D5" w:rsidRDefault="00A102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6F7647FA"/>
    <w:multiLevelType w:val="hybridMultilevel"/>
    <w:tmpl w:val="08E0EDC2"/>
    <w:lvl w:ilvl="0" w:tplc="FA4258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0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  <w:num w:numId="13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BA4"/>
    <w:rsid w:val="00014EF0"/>
    <w:rsid w:val="0002502A"/>
    <w:rsid w:val="00046A55"/>
    <w:rsid w:val="000476C5"/>
    <w:rsid w:val="00052E73"/>
    <w:rsid w:val="00062180"/>
    <w:rsid w:val="00071FBE"/>
    <w:rsid w:val="00081394"/>
    <w:rsid w:val="000855B9"/>
    <w:rsid w:val="00093CC0"/>
    <w:rsid w:val="0009526D"/>
    <w:rsid w:val="000A7EF1"/>
    <w:rsid w:val="001002F6"/>
    <w:rsid w:val="00107F3B"/>
    <w:rsid w:val="00140074"/>
    <w:rsid w:val="00154C98"/>
    <w:rsid w:val="0017113E"/>
    <w:rsid w:val="00190A54"/>
    <w:rsid w:val="001B4D46"/>
    <w:rsid w:val="001B7B62"/>
    <w:rsid w:val="001D0365"/>
    <w:rsid w:val="001D1022"/>
    <w:rsid w:val="001E5083"/>
    <w:rsid w:val="001F00CB"/>
    <w:rsid w:val="00202E2F"/>
    <w:rsid w:val="00207652"/>
    <w:rsid w:val="00214C43"/>
    <w:rsid w:val="00291EA5"/>
    <w:rsid w:val="00296BCC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77AD2"/>
    <w:rsid w:val="00386A0F"/>
    <w:rsid w:val="003E086F"/>
    <w:rsid w:val="003F170A"/>
    <w:rsid w:val="00441089"/>
    <w:rsid w:val="0044373C"/>
    <w:rsid w:val="004605D1"/>
    <w:rsid w:val="0047397D"/>
    <w:rsid w:val="004748A3"/>
    <w:rsid w:val="00485FBD"/>
    <w:rsid w:val="004E2ADC"/>
    <w:rsid w:val="005061F8"/>
    <w:rsid w:val="005164B2"/>
    <w:rsid w:val="00517DEE"/>
    <w:rsid w:val="00520F7E"/>
    <w:rsid w:val="00533213"/>
    <w:rsid w:val="0053729F"/>
    <w:rsid w:val="00544765"/>
    <w:rsid w:val="00560930"/>
    <w:rsid w:val="0056470F"/>
    <w:rsid w:val="0059337C"/>
    <w:rsid w:val="005B6E74"/>
    <w:rsid w:val="0060185C"/>
    <w:rsid w:val="00606B2D"/>
    <w:rsid w:val="00653C11"/>
    <w:rsid w:val="0066320E"/>
    <w:rsid w:val="00673F9D"/>
    <w:rsid w:val="00696CE4"/>
    <w:rsid w:val="006A1405"/>
    <w:rsid w:val="006B6090"/>
    <w:rsid w:val="006E591D"/>
    <w:rsid w:val="00725AAD"/>
    <w:rsid w:val="00727741"/>
    <w:rsid w:val="0074246E"/>
    <w:rsid w:val="00746C8B"/>
    <w:rsid w:val="00756F54"/>
    <w:rsid w:val="0076023A"/>
    <w:rsid w:val="007677D0"/>
    <w:rsid w:val="00781BF6"/>
    <w:rsid w:val="007A6ED8"/>
    <w:rsid w:val="007B6667"/>
    <w:rsid w:val="007D1B87"/>
    <w:rsid w:val="007D37E4"/>
    <w:rsid w:val="00806BBA"/>
    <w:rsid w:val="00813F1B"/>
    <w:rsid w:val="00831C0A"/>
    <w:rsid w:val="0085138E"/>
    <w:rsid w:val="00852BE2"/>
    <w:rsid w:val="008601C6"/>
    <w:rsid w:val="00884868"/>
    <w:rsid w:val="0088491B"/>
    <w:rsid w:val="00886D6D"/>
    <w:rsid w:val="008918DF"/>
    <w:rsid w:val="008B2E4B"/>
    <w:rsid w:val="008B5043"/>
    <w:rsid w:val="008B6C5D"/>
    <w:rsid w:val="008D2A65"/>
    <w:rsid w:val="008E32B8"/>
    <w:rsid w:val="008E42A4"/>
    <w:rsid w:val="008E6A42"/>
    <w:rsid w:val="008E7F50"/>
    <w:rsid w:val="008F31F1"/>
    <w:rsid w:val="00910036"/>
    <w:rsid w:val="00917A1A"/>
    <w:rsid w:val="0092599D"/>
    <w:rsid w:val="009652FE"/>
    <w:rsid w:val="00965833"/>
    <w:rsid w:val="00982F99"/>
    <w:rsid w:val="00983813"/>
    <w:rsid w:val="009C4CA2"/>
    <w:rsid w:val="00A03D0E"/>
    <w:rsid w:val="00A05C53"/>
    <w:rsid w:val="00A102D5"/>
    <w:rsid w:val="00A8192E"/>
    <w:rsid w:val="00AB4C56"/>
    <w:rsid w:val="00AB5CC4"/>
    <w:rsid w:val="00AC6859"/>
    <w:rsid w:val="00AF571D"/>
    <w:rsid w:val="00B10053"/>
    <w:rsid w:val="00B40E6A"/>
    <w:rsid w:val="00B43612"/>
    <w:rsid w:val="00BA6FA9"/>
    <w:rsid w:val="00BC20FE"/>
    <w:rsid w:val="00BC7257"/>
    <w:rsid w:val="00BE1BA4"/>
    <w:rsid w:val="00BF0B76"/>
    <w:rsid w:val="00BF42EC"/>
    <w:rsid w:val="00C32B5A"/>
    <w:rsid w:val="00C637C3"/>
    <w:rsid w:val="00CB44B2"/>
    <w:rsid w:val="00CC6790"/>
    <w:rsid w:val="00CE215A"/>
    <w:rsid w:val="00D01ACD"/>
    <w:rsid w:val="00D16B9A"/>
    <w:rsid w:val="00D37467"/>
    <w:rsid w:val="00D42CD8"/>
    <w:rsid w:val="00DA5DBC"/>
    <w:rsid w:val="00DA71C3"/>
    <w:rsid w:val="00DB760D"/>
    <w:rsid w:val="00DB7E1E"/>
    <w:rsid w:val="00DE4F1E"/>
    <w:rsid w:val="00E1056F"/>
    <w:rsid w:val="00E24AF3"/>
    <w:rsid w:val="00E6432C"/>
    <w:rsid w:val="00E7023E"/>
    <w:rsid w:val="00E7676F"/>
    <w:rsid w:val="00E83451"/>
    <w:rsid w:val="00E84870"/>
    <w:rsid w:val="00EA6CC4"/>
    <w:rsid w:val="00EC4F2A"/>
    <w:rsid w:val="00ED16A4"/>
    <w:rsid w:val="00EE2084"/>
    <w:rsid w:val="00EF464F"/>
    <w:rsid w:val="00F000E4"/>
    <w:rsid w:val="00F070CA"/>
    <w:rsid w:val="00F16317"/>
    <w:rsid w:val="00F2244A"/>
    <w:rsid w:val="00F53783"/>
    <w:rsid w:val="00F5461F"/>
    <w:rsid w:val="00F61C1E"/>
    <w:rsid w:val="00F7271D"/>
    <w:rsid w:val="00F817F0"/>
    <w:rsid w:val="00FA2B3B"/>
    <w:rsid w:val="00FA430A"/>
    <w:rsid w:val="00FA58FE"/>
    <w:rsid w:val="00FB5DD0"/>
    <w:rsid w:val="00FF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3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E7F50"/>
    <w:pPr>
      <w:ind w:left="720"/>
      <w:contextualSpacing/>
    </w:pPr>
  </w:style>
  <w:style w:type="table" w:styleId="TableGrid">
    <w:name w:val="Table Grid"/>
    <w:basedOn w:val="TableNormal"/>
    <w:uiPriority w:val="99"/>
    <w:rsid w:val="0056470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00E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000E4"/>
    <w:rPr>
      <w:rFonts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77AD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6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151</Words>
  <Characters>867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ГРУППОВОЙ ПРОЕКТ «ЧТО МЫ ЗНАЕМ О ЗЕМЛЕ»</dc:title>
  <dc:subject/>
  <dc:creator>computer</dc:creator>
  <cp:keywords/>
  <dc:description/>
  <cp:lastModifiedBy>Надежда</cp:lastModifiedBy>
  <cp:revision>2</cp:revision>
  <dcterms:created xsi:type="dcterms:W3CDTF">2015-03-13T13:38:00Z</dcterms:created>
  <dcterms:modified xsi:type="dcterms:W3CDTF">2015-03-13T13:38:00Z</dcterms:modified>
</cp:coreProperties>
</file>